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90580D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="0077221E" w:rsidRPr="0077221E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90580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0580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>dotyczy cyklu kształcenia</w:t>
      </w:r>
      <w:r w:rsidR="00876FE6">
        <w:rPr>
          <w:rFonts w:ascii="Corbel" w:hAnsi="Corbel"/>
          <w:b/>
          <w:smallCaps/>
          <w:sz w:val="24"/>
          <w:szCs w:val="24"/>
        </w:rPr>
        <w:t xml:space="preserve"> </w:t>
      </w:r>
      <w:r w:rsidR="00D041E4">
        <w:rPr>
          <w:rFonts w:ascii="Corbel" w:hAnsi="Corbel"/>
          <w:iCs/>
          <w:smallCaps/>
          <w:sz w:val="24"/>
          <w:szCs w:val="24"/>
        </w:rPr>
        <w:t>202</w:t>
      </w:r>
      <w:r w:rsidR="00876FE6">
        <w:rPr>
          <w:rFonts w:ascii="Corbel" w:hAnsi="Corbel"/>
          <w:iCs/>
          <w:smallCaps/>
          <w:sz w:val="24"/>
          <w:szCs w:val="24"/>
        </w:rPr>
        <w:t>6</w:t>
      </w:r>
      <w:r w:rsidR="00D041E4">
        <w:rPr>
          <w:rFonts w:ascii="Corbel" w:hAnsi="Corbel"/>
          <w:iCs/>
          <w:smallCaps/>
          <w:sz w:val="24"/>
          <w:szCs w:val="24"/>
        </w:rPr>
        <w:t>-202</w:t>
      </w:r>
      <w:r w:rsidR="00876FE6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90580D" w:rsidRDefault="009D5B15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90580D">
        <w:rPr>
          <w:rFonts w:ascii="Corbel" w:hAnsi="Corbel"/>
          <w:i/>
          <w:sz w:val="24"/>
          <w:szCs w:val="24"/>
        </w:rPr>
        <w:t>(skrajne daty</w:t>
      </w:r>
      <w:r w:rsidR="0085747A" w:rsidRPr="0090580D">
        <w:rPr>
          <w:rFonts w:ascii="Corbel" w:hAnsi="Corbel"/>
          <w:sz w:val="24"/>
          <w:szCs w:val="24"/>
        </w:rPr>
        <w:t>)</w:t>
      </w:r>
    </w:p>
    <w:p w:rsidR="00445970" w:rsidRPr="0090580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  <w:t xml:space="preserve">Rok akademicki   </w:t>
      </w:r>
      <w:r w:rsidR="002F4871" w:rsidRPr="0090580D">
        <w:rPr>
          <w:rFonts w:ascii="Corbel" w:hAnsi="Corbel"/>
          <w:sz w:val="24"/>
          <w:szCs w:val="24"/>
        </w:rPr>
        <w:t>202</w:t>
      </w:r>
      <w:r w:rsidR="00876FE6">
        <w:rPr>
          <w:rFonts w:ascii="Corbel" w:hAnsi="Corbel"/>
          <w:sz w:val="24"/>
          <w:szCs w:val="24"/>
        </w:rPr>
        <w:t>6</w:t>
      </w:r>
      <w:r w:rsidR="000D07FA" w:rsidRPr="0090580D">
        <w:rPr>
          <w:rFonts w:ascii="Corbel" w:hAnsi="Corbel"/>
          <w:sz w:val="24"/>
          <w:szCs w:val="24"/>
        </w:rPr>
        <w:t>/20</w:t>
      </w:r>
      <w:r w:rsidR="002F4871" w:rsidRPr="0090580D">
        <w:rPr>
          <w:rFonts w:ascii="Corbel" w:hAnsi="Corbel"/>
          <w:sz w:val="24"/>
          <w:szCs w:val="24"/>
        </w:rPr>
        <w:t>2</w:t>
      </w:r>
      <w:r w:rsidR="00876FE6">
        <w:rPr>
          <w:rFonts w:ascii="Corbel" w:hAnsi="Corbel"/>
          <w:sz w:val="24"/>
          <w:szCs w:val="24"/>
        </w:rPr>
        <w:t>7</w:t>
      </w:r>
      <w:bookmarkStart w:id="0" w:name="_GoBack"/>
      <w:bookmarkEnd w:id="0"/>
    </w:p>
    <w:p w:rsidR="0085747A" w:rsidRPr="0090580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0580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0580D">
        <w:rPr>
          <w:rFonts w:ascii="Corbel" w:hAnsi="Corbel"/>
          <w:szCs w:val="24"/>
        </w:rPr>
        <w:t xml:space="preserve">1. </w:t>
      </w:r>
      <w:r w:rsidR="0085747A" w:rsidRPr="0090580D">
        <w:rPr>
          <w:rFonts w:ascii="Corbel" w:hAnsi="Corbel"/>
          <w:szCs w:val="24"/>
        </w:rPr>
        <w:t xml:space="preserve">Podstawowe </w:t>
      </w:r>
      <w:r w:rsidR="00445970" w:rsidRPr="0090580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0580D" w:rsidRDefault="00F27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Pedagogika ogólna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0580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0580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90580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0580D" w:rsidRDefault="00C34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48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0580D" w:rsidRDefault="009058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0580D" w:rsidRDefault="00F27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272BF" w:rsidRPr="0090580D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0580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7582B" w:rsidRPr="0090580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272BF" w:rsidRPr="0090580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33B0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0580D">
              <w:rPr>
                <w:rFonts w:ascii="Corbel" w:hAnsi="Corbel"/>
                <w:sz w:val="24"/>
                <w:szCs w:val="24"/>
              </w:rPr>
              <w:t>/y</w:t>
            </w:r>
            <w:r w:rsidRPr="0090580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0580D" w:rsidRDefault="00F27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I, semestr I 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8427B" w:rsidRPr="0090580D">
              <w:rPr>
                <w:rFonts w:ascii="Corbel" w:hAnsi="Corbel"/>
                <w:b w:val="0"/>
                <w:color w:val="auto"/>
                <w:sz w:val="24"/>
                <w:szCs w:val="24"/>
              </w:rPr>
              <w:t>odstawowy</w:t>
            </w:r>
          </w:p>
        </w:tc>
      </w:tr>
      <w:tr w:rsidR="00923D7D" w:rsidRPr="0090580D" w:rsidTr="00B819C8">
        <w:tc>
          <w:tcPr>
            <w:tcW w:w="2694" w:type="dxa"/>
            <w:vAlign w:val="center"/>
          </w:tcPr>
          <w:p w:rsidR="00923D7D" w:rsidRPr="0090580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272BF" w:rsidRPr="0090580D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0580D" w:rsidRDefault="001827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-Tobiasz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0580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0580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* </w:t>
      </w:r>
      <w:r w:rsidRPr="0090580D">
        <w:rPr>
          <w:rFonts w:ascii="Corbel" w:hAnsi="Corbel"/>
          <w:i/>
          <w:sz w:val="24"/>
          <w:szCs w:val="24"/>
        </w:rPr>
        <w:t>-</w:t>
      </w:r>
      <w:r w:rsidR="00B90885" w:rsidRPr="0090580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0580D">
        <w:rPr>
          <w:rFonts w:ascii="Corbel" w:hAnsi="Corbel"/>
          <w:b w:val="0"/>
          <w:sz w:val="24"/>
          <w:szCs w:val="24"/>
        </w:rPr>
        <w:t>e,</w:t>
      </w:r>
      <w:r w:rsidR="009D5B15">
        <w:rPr>
          <w:rFonts w:ascii="Corbel" w:hAnsi="Corbel"/>
          <w:b w:val="0"/>
          <w:sz w:val="24"/>
          <w:szCs w:val="24"/>
        </w:rPr>
        <w:t xml:space="preserve"> </w:t>
      </w:r>
      <w:r w:rsidRPr="0090580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0580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0580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>1.</w:t>
      </w:r>
      <w:r w:rsidR="00E22FBC" w:rsidRPr="0090580D">
        <w:rPr>
          <w:rFonts w:ascii="Corbel" w:hAnsi="Corbel"/>
          <w:sz w:val="24"/>
          <w:szCs w:val="24"/>
        </w:rPr>
        <w:t>1</w:t>
      </w:r>
      <w:r w:rsidRPr="0090580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0580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0580D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Semestr</w:t>
            </w:r>
          </w:p>
          <w:p w:rsidR="00015B8F" w:rsidRPr="0090580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(</w:t>
            </w:r>
            <w:r w:rsidR="00363F78" w:rsidRPr="0090580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Wykł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Konw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Sem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Prakt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0580D">
              <w:rPr>
                <w:rFonts w:ascii="Corbel" w:hAnsi="Corbel"/>
                <w:b/>
                <w:szCs w:val="24"/>
              </w:rPr>
              <w:t>Liczba pkt</w:t>
            </w:r>
            <w:r w:rsidR="00B90885" w:rsidRPr="0090580D">
              <w:rPr>
                <w:rFonts w:ascii="Corbel" w:hAnsi="Corbel"/>
                <w:b/>
                <w:szCs w:val="24"/>
              </w:rPr>
              <w:t>.</w:t>
            </w:r>
            <w:r w:rsidRPr="0090580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0580D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0580D" w:rsidRDefault="00F90F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F90F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8758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0580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0580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0580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1.</w:t>
      </w:r>
      <w:r w:rsidR="00E22FBC" w:rsidRPr="0090580D">
        <w:rPr>
          <w:rFonts w:ascii="Corbel" w:hAnsi="Corbel"/>
          <w:smallCaps w:val="0"/>
          <w:szCs w:val="24"/>
        </w:rPr>
        <w:t>2</w:t>
      </w:r>
      <w:r w:rsidR="00F83B28" w:rsidRPr="0090580D">
        <w:rPr>
          <w:rFonts w:ascii="Corbel" w:hAnsi="Corbel"/>
          <w:smallCaps w:val="0"/>
          <w:szCs w:val="24"/>
        </w:rPr>
        <w:t>.</w:t>
      </w:r>
      <w:r w:rsidR="00F83B28" w:rsidRPr="0090580D">
        <w:rPr>
          <w:rFonts w:ascii="Corbel" w:hAnsi="Corbel"/>
          <w:smallCaps w:val="0"/>
          <w:szCs w:val="24"/>
        </w:rPr>
        <w:tab/>
      </w:r>
      <w:r w:rsidRPr="0090580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0580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580D">
        <w:rPr>
          <w:rFonts w:ascii="MS Gothic" w:eastAsia="MS Gothic" w:hAnsi="MS Gothic" w:cs="MS Gothic" w:hint="eastAsia"/>
          <w:b w:val="0"/>
          <w:szCs w:val="24"/>
        </w:rPr>
        <w:t>☐</w:t>
      </w:r>
      <w:r w:rsidRPr="0090580D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0580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580D">
        <w:rPr>
          <w:rFonts w:ascii="MS Gothic" w:eastAsia="MS Gothic" w:hAnsi="MS Gothic" w:cs="MS Gothic" w:hint="eastAsia"/>
          <w:b w:val="0"/>
          <w:szCs w:val="24"/>
        </w:rPr>
        <w:t>☐</w:t>
      </w:r>
      <w:r w:rsidRPr="0090580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0580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1.3 </w:t>
      </w:r>
      <w:r w:rsidR="00F83B28" w:rsidRPr="0090580D">
        <w:rPr>
          <w:rFonts w:ascii="Corbel" w:hAnsi="Corbel"/>
          <w:smallCaps w:val="0"/>
          <w:szCs w:val="24"/>
        </w:rPr>
        <w:tab/>
      </w:r>
      <w:r w:rsidRPr="0090580D">
        <w:rPr>
          <w:rFonts w:ascii="Corbel" w:hAnsi="Corbel"/>
          <w:smallCaps w:val="0"/>
          <w:szCs w:val="24"/>
        </w:rPr>
        <w:t>For</w:t>
      </w:r>
      <w:r w:rsidR="00445970" w:rsidRPr="0090580D">
        <w:rPr>
          <w:rFonts w:ascii="Corbel" w:hAnsi="Corbel"/>
          <w:smallCaps w:val="0"/>
          <w:szCs w:val="24"/>
        </w:rPr>
        <w:t xml:space="preserve">ma zaliczenia przedmiotu </w:t>
      </w:r>
      <w:r w:rsidRPr="0090580D">
        <w:rPr>
          <w:rFonts w:ascii="Corbel" w:hAnsi="Corbel"/>
          <w:smallCaps w:val="0"/>
          <w:szCs w:val="24"/>
        </w:rPr>
        <w:t xml:space="preserve">(z toku) </w:t>
      </w:r>
    </w:p>
    <w:p w:rsidR="009C54AE" w:rsidRPr="0090580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0580D" w:rsidRDefault="005C14F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0580D">
        <w:rPr>
          <w:rFonts w:ascii="Corbel" w:hAnsi="Corbel"/>
          <w:b w:val="0"/>
          <w:szCs w:val="24"/>
        </w:rPr>
        <w:tab/>
        <w:t xml:space="preserve">egzamin </w:t>
      </w:r>
    </w:p>
    <w:p w:rsidR="005C14FC" w:rsidRPr="0090580D" w:rsidRDefault="005C14F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0580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0580D" w:rsidTr="00745302">
        <w:tc>
          <w:tcPr>
            <w:tcW w:w="9670" w:type="dxa"/>
          </w:tcPr>
          <w:p w:rsidR="0085747A" w:rsidRPr="0090580D" w:rsidRDefault="0034223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wprowadzenia do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 metodologii badań pedagogicznych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Pr="0090580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0580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>3.</w:t>
      </w:r>
      <w:r w:rsidR="00A84C85" w:rsidRPr="0090580D">
        <w:rPr>
          <w:rFonts w:ascii="Corbel" w:hAnsi="Corbel"/>
          <w:szCs w:val="24"/>
        </w:rPr>
        <w:t>cele, efekty uczenia się</w:t>
      </w:r>
      <w:r w:rsidR="0085747A" w:rsidRPr="0090580D">
        <w:rPr>
          <w:rFonts w:ascii="Corbel" w:hAnsi="Corbel"/>
          <w:szCs w:val="24"/>
        </w:rPr>
        <w:t>, treści Programowe i stosowane metody Dydaktyczne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0580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3.1 </w:t>
      </w:r>
      <w:r w:rsidR="00C05F44" w:rsidRPr="0090580D">
        <w:rPr>
          <w:rFonts w:ascii="Corbel" w:hAnsi="Corbel"/>
          <w:sz w:val="24"/>
          <w:szCs w:val="24"/>
        </w:rPr>
        <w:t>Cele przedmiotu</w:t>
      </w:r>
    </w:p>
    <w:p w:rsidR="00F83B28" w:rsidRPr="0090580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0580D" w:rsidTr="00923D7D">
        <w:tc>
          <w:tcPr>
            <w:tcW w:w="851" w:type="dxa"/>
            <w:vAlign w:val="center"/>
          </w:tcPr>
          <w:p w:rsidR="0085747A" w:rsidRPr="009058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90F52" w:rsidRPr="0090580D" w:rsidRDefault="00F90F52" w:rsidP="0092199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:rsidR="0085747A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dostrzegać specyfikę przedmiotu badań pedagogiki, jej powiązania (metodologiczne i przedmiotowe) z naukami pokrewnymi</w:t>
            </w:r>
          </w:p>
        </w:tc>
      </w:tr>
      <w:tr w:rsidR="0085747A" w:rsidRPr="0090580D" w:rsidTr="00923D7D">
        <w:tc>
          <w:tcPr>
            <w:tcW w:w="851" w:type="dxa"/>
            <w:vAlign w:val="center"/>
          </w:tcPr>
          <w:p w:rsidR="0085747A" w:rsidRPr="0090580D" w:rsidRDefault="00F90F5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:rsidR="0085747A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wskazać na różnice pomiędzy ilościowym i jakościowym podejściem badawczym, a także na możliwości połączenia tych podejść, znać i rozumieć postulat </w:t>
            </w:r>
            <w:proofErr w:type="spellStart"/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wieloparadygmatyczności</w:t>
            </w:r>
            <w:proofErr w:type="spellEnd"/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 prowadzenia badań w pedagogice</w:t>
            </w:r>
          </w:p>
        </w:tc>
      </w:tr>
      <w:tr w:rsidR="0085747A" w:rsidRPr="0090580D" w:rsidTr="00923D7D">
        <w:tc>
          <w:tcPr>
            <w:tcW w:w="851" w:type="dxa"/>
            <w:vAlign w:val="center"/>
          </w:tcPr>
          <w:p w:rsidR="0085747A" w:rsidRPr="0090580D" w:rsidRDefault="00F90F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znać problematykę edukacji w kontekście globalizacji, kultury popularnej, wielokulturowości i ideologii konsumpcji</w:t>
            </w:r>
          </w:p>
        </w:tc>
      </w:tr>
      <w:tr w:rsidR="00F90F52" w:rsidRPr="0090580D" w:rsidTr="00923D7D">
        <w:tc>
          <w:tcPr>
            <w:tcW w:w="851" w:type="dxa"/>
            <w:vAlign w:val="center"/>
          </w:tcPr>
          <w:p w:rsidR="00F90F52" w:rsidRPr="0090580D" w:rsidRDefault="00F90F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90F52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mieć pogłębioną wiedzę o różnych środowiskach wychowawczych </w:t>
            </w:r>
            <w:r w:rsidR="00921994">
              <w:rPr>
                <w:rFonts w:ascii="Corbel" w:hAnsi="Corbel" w:cs="Arial"/>
                <w:b w:val="0"/>
                <w:sz w:val="24"/>
                <w:szCs w:val="24"/>
              </w:rPr>
              <w:br/>
            </w: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i socjalizacyjnych (rodzina, szkoła i media), ich specyfice i problemach w nich zachodzących</w:t>
            </w:r>
          </w:p>
        </w:tc>
      </w:tr>
      <w:tr w:rsidR="00F90F52" w:rsidRPr="0090580D" w:rsidTr="00923D7D">
        <w:tc>
          <w:tcPr>
            <w:tcW w:w="851" w:type="dxa"/>
            <w:vAlign w:val="center"/>
          </w:tcPr>
          <w:p w:rsidR="00F90F52" w:rsidRPr="0090580D" w:rsidRDefault="00F90F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90F52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posiadać umiejętności obserwowania, interpretowania zjawisk społecznych rozmaitej natury z punktu widzenia problemów edukacyjnych</w:t>
            </w: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0580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3.2 </w:t>
      </w:r>
      <w:r w:rsidR="001D7B54" w:rsidRPr="0090580D">
        <w:rPr>
          <w:rFonts w:ascii="Corbel" w:hAnsi="Corbel"/>
          <w:b/>
          <w:sz w:val="24"/>
          <w:szCs w:val="24"/>
        </w:rPr>
        <w:t xml:space="preserve">Efekty </w:t>
      </w:r>
      <w:r w:rsidR="00C05F44" w:rsidRPr="0090580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0580D">
        <w:rPr>
          <w:rFonts w:ascii="Corbel" w:hAnsi="Corbel"/>
          <w:b/>
          <w:sz w:val="24"/>
          <w:szCs w:val="24"/>
        </w:rPr>
        <w:t>dla przedmiotu</w:t>
      </w:r>
    </w:p>
    <w:p w:rsidR="001D7B54" w:rsidRPr="0090580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0580D" w:rsidTr="0071620A">
        <w:tc>
          <w:tcPr>
            <w:tcW w:w="1701" w:type="dxa"/>
            <w:vAlign w:val="center"/>
          </w:tcPr>
          <w:p w:rsidR="0085747A" w:rsidRPr="0090580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0580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0580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6E4D5A" w:rsidRPr="0090580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0580D" w:rsidRDefault="006E4D5A" w:rsidP="006E4D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0580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0580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0580D" w:rsidTr="005E6E85">
        <w:tc>
          <w:tcPr>
            <w:tcW w:w="1701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264B7" w:rsidRDefault="000A5A29" w:rsidP="004264B7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4264B7">
              <w:t>Opisze szczegółowo pedagogikę jako naukę oraz jej terminologię i miejsce w systemie nauk</w:t>
            </w:r>
          </w:p>
        </w:tc>
        <w:tc>
          <w:tcPr>
            <w:tcW w:w="1873" w:type="dxa"/>
          </w:tcPr>
          <w:p w:rsidR="0085747A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85747A" w:rsidRPr="0090580D" w:rsidTr="005E6E85">
        <w:tc>
          <w:tcPr>
            <w:tcW w:w="1701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264B7" w:rsidRDefault="000A5A29" w:rsidP="004264B7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4264B7">
              <w:t xml:space="preserve">Dokona analizy działalności edukacyjnej i wychowawczej w aspekcie zjawiska globalizacji, kultury popularnej </w:t>
            </w:r>
            <w:r w:rsidR="00921994" w:rsidRPr="004264B7">
              <w:br/>
            </w:r>
            <w:r w:rsidRPr="004264B7">
              <w:t>i ideologii konsumpcji, zinterpretuje ich konsekwencje dla procesu edukacji i wychowania</w:t>
            </w:r>
          </w:p>
        </w:tc>
        <w:tc>
          <w:tcPr>
            <w:tcW w:w="1873" w:type="dxa"/>
          </w:tcPr>
          <w:p w:rsidR="0085747A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582B" w:rsidRPr="009058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F90F52" w:rsidRPr="004264B7" w:rsidRDefault="000A5A29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 xml:space="preserve">Wyjaśni mechanizmy oddziaływania mediów na dzieci </w:t>
            </w:r>
            <w:r w:rsidR="00921994" w:rsidRPr="004264B7">
              <w:br/>
            </w:r>
            <w:r w:rsidRPr="004264B7">
              <w:t>i młodzież w kontekście ich wychowania i kształcenia</w:t>
            </w:r>
          </w:p>
        </w:tc>
        <w:tc>
          <w:tcPr>
            <w:tcW w:w="1873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582B" w:rsidRPr="009058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F90F52" w:rsidRPr="004264B7" w:rsidRDefault="000A5A29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 xml:space="preserve">Wskaże główne różnice w podejściu ilościowym </w:t>
            </w:r>
            <w:r w:rsidR="00921994" w:rsidRPr="004264B7">
              <w:br/>
            </w:r>
            <w:r w:rsidRPr="004264B7">
              <w:t xml:space="preserve">i jakościowym w badaniach pedagogicznych, </w:t>
            </w:r>
            <w:r w:rsidR="004264B7">
              <w:t xml:space="preserve">uzasadni </w:t>
            </w:r>
            <w:r w:rsidRPr="004264B7">
              <w:t>konieczność podejmowania badań o charakterze triangulacyjnym</w:t>
            </w:r>
          </w:p>
        </w:tc>
        <w:tc>
          <w:tcPr>
            <w:tcW w:w="1873" w:type="dxa"/>
          </w:tcPr>
          <w:p w:rsidR="00E84D68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F90F52" w:rsidRPr="004264B7" w:rsidRDefault="000A5A29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 xml:space="preserve">Zinterpretuje i oceni zjawiska zachodzące w środowiskach wychowawczych i społecznych oraz w mediach, </w:t>
            </w:r>
            <w:r w:rsidR="00921994" w:rsidRPr="004264B7">
              <w:br/>
            </w:r>
            <w:r w:rsidRPr="004264B7">
              <w:t>w kontekście ich znaczenia dla procesu wychowania</w:t>
            </w:r>
          </w:p>
        </w:tc>
        <w:tc>
          <w:tcPr>
            <w:tcW w:w="1873" w:type="dxa"/>
          </w:tcPr>
          <w:p w:rsidR="00F90F52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82BEF" w:rsidRPr="0090580D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  <w:p w:rsidR="00D82BEF" w:rsidRPr="0090580D" w:rsidRDefault="00D82B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F90F52" w:rsidRPr="004264B7" w:rsidRDefault="00AB0B3F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>zaproponuje różne sposoby radzenia sobie w trudnych sytuacjach w oparciu o posiadaną wiedzę pedagogiczną</w:t>
            </w:r>
          </w:p>
        </w:tc>
        <w:tc>
          <w:tcPr>
            <w:tcW w:w="1873" w:type="dxa"/>
          </w:tcPr>
          <w:p w:rsidR="00F90F52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D82BEF" w:rsidRPr="0090580D" w:rsidRDefault="00D82B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F90F52" w:rsidRPr="004264B7" w:rsidRDefault="00AB0B3F" w:rsidP="008D7E8E">
            <w:pPr>
              <w:spacing w:after="0"/>
              <w:rPr>
                <w:b/>
                <w:color w:val="FF0000"/>
              </w:rPr>
            </w:pPr>
            <w:r w:rsidRPr="004264B7">
              <w:t xml:space="preserve">zaproponuje konkretne działania pedagogiczne </w:t>
            </w:r>
            <w:r w:rsidR="00921994" w:rsidRPr="004264B7">
              <w:br/>
            </w:r>
            <w:r w:rsidRPr="004264B7">
              <w:t>z uwzględnieniem zasad etyki zawodowej</w:t>
            </w:r>
            <w:r w:rsidR="008D7E8E">
              <w:t xml:space="preserve"> </w:t>
            </w:r>
            <w:r w:rsidRPr="004264B7">
              <w:t>pedagoga</w:t>
            </w:r>
          </w:p>
        </w:tc>
        <w:tc>
          <w:tcPr>
            <w:tcW w:w="1873" w:type="dxa"/>
          </w:tcPr>
          <w:p w:rsidR="00F90F52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0580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>3.3</w:t>
      </w:r>
      <w:r w:rsidR="0085747A" w:rsidRPr="0090580D">
        <w:rPr>
          <w:rFonts w:ascii="Corbel" w:hAnsi="Corbel"/>
          <w:b/>
          <w:sz w:val="24"/>
          <w:szCs w:val="24"/>
        </w:rPr>
        <w:t>T</w:t>
      </w:r>
      <w:r w:rsidR="001D7B54" w:rsidRPr="0090580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6E0A76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 xml:space="preserve">Pedagogika jako nauka i jej miejsce w systemie nauk. Pedagogika – pedagogika ogólna 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a nauki pokrewne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 xml:space="preserve">Jakościowe i ilościowe podejścia badawcze w pedagogice. </w:t>
            </w:r>
            <w:proofErr w:type="spellStart"/>
            <w:r w:rsidRPr="006E0A76">
              <w:rPr>
                <w:rFonts w:ascii="Corbel" w:hAnsi="Corbel" w:cs="Arial"/>
                <w:sz w:val="24"/>
                <w:szCs w:val="24"/>
              </w:rPr>
              <w:t>Wieloparadygmatyczność</w:t>
            </w:r>
            <w:proofErr w:type="spellEnd"/>
            <w:r w:rsidRPr="006E0A76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Podejście triangulacyjne. Metody badań pedagogicznych.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Edukacja w kontekście globalizacji, kultury popularnej, wielokulturowości i ideologii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konsumpcji.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 xml:space="preserve">Problemy wychowania człowieka w </w:t>
            </w:r>
            <w:proofErr w:type="spellStart"/>
            <w:r w:rsidRPr="006E0A76">
              <w:rPr>
                <w:rFonts w:ascii="Corbel" w:hAnsi="Corbel" w:cs="Arial"/>
                <w:sz w:val="24"/>
                <w:szCs w:val="24"/>
              </w:rPr>
              <w:t>zmediatyzowanym</w:t>
            </w:r>
            <w:proofErr w:type="spellEnd"/>
            <w:r w:rsidRPr="006E0A76">
              <w:rPr>
                <w:rFonts w:ascii="Corbel" w:hAnsi="Corbel" w:cs="Arial"/>
                <w:sz w:val="24"/>
                <w:szCs w:val="24"/>
              </w:rPr>
              <w:t xml:space="preserve"> świecie.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Środowiska wychowawcze i socjalizacyjne. Znaczenie wychowania i socjalizacji dla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urzeczywistniania się pełni człowieczeństwa. Rozwiązywanie problemów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wychowawczych.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Funkcjonowanie szkoły w aspekcie możliwości (i konieczności) budowania kapitału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społecznego ucznia. Ukryty program instytucji edukacyjnych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Zasady etyki zawodowej pedagoga w kontekście działalności pedagogicznej.</w:t>
            </w:r>
          </w:p>
        </w:tc>
      </w:tr>
    </w:tbl>
    <w:p w:rsidR="0085747A" w:rsidRPr="0090580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0580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0580D">
        <w:rPr>
          <w:rFonts w:ascii="Corbel" w:hAnsi="Corbel"/>
          <w:sz w:val="24"/>
          <w:szCs w:val="24"/>
        </w:rPr>
        <w:t xml:space="preserve">, </w:t>
      </w:r>
      <w:r w:rsidRPr="0090580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0580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0580D" w:rsidTr="00923D7D">
        <w:tc>
          <w:tcPr>
            <w:tcW w:w="9639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0580D" w:rsidTr="00923D7D">
        <w:tc>
          <w:tcPr>
            <w:tcW w:w="9639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0580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3.4 Metody dydaktyczne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90580D">
        <w:rPr>
          <w:rFonts w:ascii="Corbel" w:hAnsi="Corbel"/>
          <w:b w:val="0"/>
          <w:smallCaps w:val="0"/>
          <w:szCs w:val="24"/>
        </w:rPr>
        <w:t>N</w:t>
      </w:r>
      <w:r w:rsidR="0085747A" w:rsidRPr="0090580D">
        <w:rPr>
          <w:rFonts w:ascii="Corbel" w:hAnsi="Corbel"/>
          <w:b w:val="0"/>
          <w:smallCaps w:val="0"/>
          <w:szCs w:val="24"/>
        </w:rPr>
        <w:t>p</w:t>
      </w:r>
      <w:r w:rsidR="0085747A" w:rsidRPr="0090580D">
        <w:rPr>
          <w:rFonts w:ascii="Corbel" w:hAnsi="Corbel"/>
          <w:szCs w:val="24"/>
        </w:rPr>
        <w:t>.:</w:t>
      </w:r>
    </w:p>
    <w:p w:rsidR="00153C41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>W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ykład</w:t>
      </w:r>
      <w:r w:rsidRPr="0090580D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90580D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90580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90580D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90580D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metoda projektów(projekt badawczy, wdrożeniowy, praktyczny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90580D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90580D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84D68" w:rsidRPr="0090580D" w:rsidRDefault="00E84D68" w:rsidP="00E84D6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90580D">
        <w:rPr>
          <w:rFonts w:ascii="Corbel" w:hAnsi="Corbel"/>
          <w:bCs/>
          <w:smallCaps w:val="0"/>
          <w:szCs w:val="24"/>
        </w:rPr>
        <w:t>Wykład z prezentacją multimedialną, wykład problemowy</w:t>
      </w:r>
      <w:r w:rsidR="00D55263">
        <w:rPr>
          <w:rFonts w:ascii="Corbel" w:hAnsi="Corbel"/>
          <w:bCs/>
          <w:smallCaps w:val="0"/>
          <w:szCs w:val="24"/>
        </w:rPr>
        <w:t>.</w:t>
      </w:r>
    </w:p>
    <w:p w:rsidR="00E960BB" w:rsidRPr="0090580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90580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0580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4. </w:t>
      </w:r>
      <w:r w:rsidR="0085747A" w:rsidRPr="0090580D">
        <w:rPr>
          <w:rFonts w:ascii="Corbel" w:hAnsi="Corbel"/>
          <w:smallCaps w:val="0"/>
          <w:szCs w:val="24"/>
        </w:rPr>
        <w:t>METODY I KRYTERIA OCENY</w:t>
      </w:r>
    </w:p>
    <w:p w:rsidR="00923D7D" w:rsidRPr="0090580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0580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0580D">
        <w:rPr>
          <w:rFonts w:ascii="Corbel" w:hAnsi="Corbel"/>
          <w:smallCaps w:val="0"/>
          <w:szCs w:val="24"/>
        </w:rPr>
        <w:t>uczenia się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0580D" w:rsidTr="00C05F44">
        <w:tc>
          <w:tcPr>
            <w:tcW w:w="1985" w:type="dxa"/>
            <w:vAlign w:val="center"/>
          </w:tcPr>
          <w:p w:rsidR="0085747A" w:rsidRPr="0090580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0580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606D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0580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0580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0580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0580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0580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0580D" w:rsidTr="00C05F44">
        <w:tc>
          <w:tcPr>
            <w:tcW w:w="1985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0580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0580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85747A" w:rsidRPr="0090580D" w:rsidTr="00C05F44">
        <w:tc>
          <w:tcPr>
            <w:tcW w:w="1985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160B8A" w:rsidRPr="0090580D" w:rsidRDefault="00AB0B3F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160B8A" w:rsidRPr="0090580D" w:rsidRDefault="00AB0B3F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160B8A" w:rsidRPr="0090580D" w:rsidRDefault="00AB0B3F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</w:tbl>
    <w:p w:rsidR="00923D7D" w:rsidRPr="0090580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60B8A" w:rsidRPr="0090580D" w:rsidRDefault="00160B8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DD33DA" w:rsidRPr="00DD33DA" w:rsidRDefault="00DD33DA" w:rsidP="00DD33DA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DD33DA">
        <w:rPr>
          <w:rFonts w:ascii="Corbel" w:hAnsi="Corbel"/>
          <w:b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D33DA" w:rsidRPr="00DD33DA" w:rsidTr="002B039F">
        <w:tc>
          <w:tcPr>
            <w:tcW w:w="9670" w:type="dxa"/>
          </w:tcPr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5.0 – wykazuje bardzo dobrą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91%-100%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4.5 – wykazuje dobrą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81%-90% 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4.0 – wykazuje zadowalającą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71%-80% 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3.5 – wykazuje podstawową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61%-70%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3.0 – wykazuje ograniczoną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51%-60%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2.0– wykazuje niewystarczającą (niedostateczną)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poniżej 50%</w:t>
            </w:r>
          </w:p>
          <w:p w:rsidR="00DD33DA" w:rsidRPr="00DD33DA" w:rsidRDefault="00DD33DA" w:rsidP="00DD33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0580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5. </w:t>
      </w:r>
      <w:r w:rsidR="00C61DC5" w:rsidRPr="0090580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0580D" w:rsidTr="003E1941">
        <w:tc>
          <w:tcPr>
            <w:tcW w:w="4962" w:type="dxa"/>
            <w:vAlign w:val="center"/>
          </w:tcPr>
          <w:p w:rsidR="0085747A" w:rsidRPr="0090580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0580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0580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0580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0580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0580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0580D" w:rsidTr="00923D7D">
        <w:tc>
          <w:tcPr>
            <w:tcW w:w="4962" w:type="dxa"/>
          </w:tcPr>
          <w:p w:rsidR="0085747A" w:rsidRPr="0090580D" w:rsidRDefault="00C61DC5" w:rsidP="00085F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G</w:t>
            </w:r>
            <w:r w:rsidR="0085747A" w:rsidRPr="0090580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90580D">
              <w:rPr>
                <w:rFonts w:ascii="Corbel" w:hAnsi="Corbel"/>
                <w:sz w:val="24"/>
                <w:szCs w:val="24"/>
              </w:rPr>
              <w:t> </w:t>
            </w:r>
            <w:r w:rsidR="0045729E" w:rsidRPr="0090580D">
              <w:rPr>
                <w:rFonts w:ascii="Corbel" w:hAnsi="Corbel"/>
                <w:sz w:val="24"/>
                <w:szCs w:val="24"/>
              </w:rPr>
              <w:t>harmonogramu</w:t>
            </w:r>
            <w:r w:rsidR="008D7E8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0580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0580D" w:rsidRDefault="00160B8A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0580D" w:rsidTr="00923D7D">
        <w:tc>
          <w:tcPr>
            <w:tcW w:w="4962" w:type="dxa"/>
          </w:tcPr>
          <w:p w:rsidR="00C61DC5" w:rsidRPr="0090580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90580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82CE7">
              <w:rPr>
                <w:rFonts w:ascii="Corbel" w:hAnsi="Corbel"/>
                <w:sz w:val="24"/>
                <w:szCs w:val="24"/>
              </w:rPr>
              <w:t>:</w:t>
            </w:r>
          </w:p>
          <w:p w:rsidR="00882CE7" w:rsidRDefault="00882C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0580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0580D" w:rsidRDefault="00882C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0580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882CE7" w:rsidRDefault="00882CE7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0580D" w:rsidRDefault="00882CE7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160B8A" w:rsidRPr="0090580D" w:rsidRDefault="00160B8A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0580D" w:rsidTr="00923D7D">
        <w:tc>
          <w:tcPr>
            <w:tcW w:w="4962" w:type="dxa"/>
          </w:tcPr>
          <w:p w:rsidR="00882CE7" w:rsidRDefault="00C61DC5" w:rsidP="00461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0580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0580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82CE7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0580D" w:rsidRDefault="00882CE7" w:rsidP="00461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0580D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:rsidR="00882CE7" w:rsidRDefault="00882CE7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0580D" w:rsidRDefault="0087582B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5</w:t>
            </w:r>
            <w:r w:rsidR="00882CE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0580D" w:rsidTr="00923D7D">
        <w:tc>
          <w:tcPr>
            <w:tcW w:w="4962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0580D" w:rsidRDefault="0087582B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0580D" w:rsidTr="00923D7D">
        <w:tc>
          <w:tcPr>
            <w:tcW w:w="4962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0580D" w:rsidRDefault="0087582B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0580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0580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0580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580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6. </w:t>
      </w:r>
      <w:r w:rsidR="0085747A" w:rsidRPr="0090580D">
        <w:rPr>
          <w:rFonts w:ascii="Corbel" w:hAnsi="Corbel"/>
          <w:smallCaps w:val="0"/>
          <w:szCs w:val="24"/>
        </w:rPr>
        <w:t>PRAKTYKI ZAWO</w:t>
      </w:r>
      <w:r w:rsidR="009C1331" w:rsidRPr="0090580D">
        <w:rPr>
          <w:rFonts w:ascii="Corbel" w:hAnsi="Corbel"/>
          <w:smallCaps w:val="0"/>
          <w:szCs w:val="24"/>
        </w:rPr>
        <w:t>DOWE W RAMACH PRZEDMIOTU</w:t>
      </w:r>
    </w:p>
    <w:p w:rsidR="0085747A" w:rsidRPr="0090580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528"/>
      </w:tblGrid>
      <w:tr w:rsidR="0085747A" w:rsidRPr="0090580D" w:rsidTr="00085D06">
        <w:trPr>
          <w:trHeight w:val="397"/>
        </w:trPr>
        <w:tc>
          <w:tcPr>
            <w:tcW w:w="3969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0580D" w:rsidRDefault="002268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0580D" w:rsidTr="00085D06">
        <w:trPr>
          <w:trHeight w:val="397"/>
        </w:trPr>
        <w:tc>
          <w:tcPr>
            <w:tcW w:w="3969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0580D" w:rsidRDefault="002268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0580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0580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7. </w:t>
      </w:r>
      <w:r w:rsidR="0085747A" w:rsidRPr="0090580D">
        <w:rPr>
          <w:rFonts w:ascii="Corbel" w:hAnsi="Corbel"/>
          <w:smallCaps w:val="0"/>
          <w:szCs w:val="24"/>
        </w:rPr>
        <w:t>LITERATURA</w:t>
      </w: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A29BB" w:rsidRPr="007A29BB" w:rsidTr="002B039F">
        <w:trPr>
          <w:trHeight w:val="397"/>
        </w:trPr>
        <w:tc>
          <w:tcPr>
            <w:tcW w:w="9639" w:type="dxa"/>
          </w:tcPr>
          <w:p w:rsidR="007A29BB" w:rsidRPr="007A29BB" w:rsidRDefault="007A29BB" w:rsidP="007A29B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A29BB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Bauman T., Praktyka badań pedagogicznych, Impuls, Kraków 2019.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Benner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D., Pedagogika ogólna, Wydawnictwo UKSW, Warszawa 2015.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 xml:space="preserve">de Tchorzewski A. M., Pedagogika ogólna: wielopostaciowość, </w:t>
            </w: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rudymenta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, meandry, dylematy, Wydaw. Naukowe Akademii </w:t>
            </w: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>, Kraków 2019.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Kwieciński Z., Śliwerski B., Pedagogika. Podręcznik akademicki, PWN, Warszawa 2019.</w:t>
            </w:r>
          </w:p>
        </w:tc>
      </w:tr>
      <w:tr w:rsidR="007A29BB" w:rsidRPr="007A29BB" w:rsidTr="002B039F">
        <w:trPr>
          <w:trHeight w:val="397"/>
        </w:trPr>
        <w:tc>
          <w:tcPr>
            <w:tcW w:w="9639" w:type="dxa"/>
          </w:tcPr>
          <w:p w:rsidR="007A29BB" w:rsidRPr="007A29BB" w:rsidRDefault="007A29BB" w:rsidP="007A29B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A29BB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Carr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N., Płytki umysł. Jak Internet wpływa na nasz mózg, Gliwice: Helion, 2013.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Daszykowska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J., Dziecko – ofiara przestępczości w Internecie, „Roczniki Naukowe Caritas”, Rok XI, Warszawa 2007.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Daszykowska</w:t>
            </w:r>
            <w:proofErr w:type="spellEnd"/>
            <w:r w:rsidRPr="007A29BB">
              <w:rPr>
                <w:rFonts w:ascii="Corbel" w:hAnsi="Corbel"/>
                <w:sz w:val="24"/>
                <w:szCs w:val="24"/>
                <w:lang w:val="en-US"/>
              </w:rPr>
              <w:t xml:space="preserve"> J., </w:t>
            </w:r>
            <w:proofErr w:type="spellStart"/>
            <w:r w:rsidRPr="007A29BB">
              <w:rPr>
                <w:rFonts w:ascii="Corbel" w:hAnsi="Corbel"/>
                <w:sz w:val="24"/>
                <w:szCs w:val="24"/>
                <w:lang w:val="en-US"/>
              </w:rPr>
              <w:t>Rewera</w:t>
            </w:r>
            <w:proofErr w:type="spellEnd"/>
            <w:r w:rsidRPr="007A29BB">
              <w:rPr>
                <w:rFonts w:ascii="Corbel" w:hAnsi="Corbel"/>
                <w:sz w:val="24"/>
                <w:szCs w:val="24"/>
                <w:lang w:val="en-US"/>
              </w:rPr>
              <w:t xml:space="preserve"> M., Polish school as a place of student’s development. From tradition to innovation, “</w:t>
            </w:r>
            <w:r w:rsidRPr="007A29BB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Journal </w:t>
            </w:r>
            <w:proofErr w:type="spellStart"/>
            <w:r w:rsidRPr="007A29BB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Ecomonics</w:t>
            </w:r>
            <w:proofErr w:type="spellEnd"/>
            <w:r w:rsidRPr="007A29BB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 and Culture”, 2012, vol. 6. (w j. </w:t>
            </w:r>
            <w:proofErr w:type="spellStart"/>
            <w:r w:rsidRPr="007A29BB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polskim</w:t>
            </w:r>
            <w:proofErr w:type="spellEnd"/>
            <w:r w:rsidRPr="007A29BB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)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  <w:lang w:val="en-US"/>
              </w:rPr>
              <w:t>Daszykowska-Tobiasz</w:t>
            </w:r>
            <w:proofErr w:type="spellEnd"/>
            <w:r w:rsidRPr="007A29BB">
              <w:rPr>
                <w:rFonts w:ascii="Corbel" w:hAnsi="Corbel"/>
                <w:sz w:val="24"/>
                <w:szCs w:val="24"/>
                <w:lang w:val="en-US"/>
              </w:rPr>
              <w:t xml:space="preserve"> J., Pathological streaming and shots – contents analysis from the point of view of social pedagogy, “Language: Codification, Competence, Communication, International Scientific Journal” 2020, no 1 (w. j. </w:t>
            </w:r>
            <w:proofErr w:type="spellStart"/>
            <w:r w:rsidRPr="007A29BB">
              <w:rPr>
                <w:rFonts w:ascii="Corbel" w:hAnsi="Corbel"/>
                <w:sz w:val="24"/>
                <w:szCs w:val="24"/>
                <w:lang w:val="en-US"/>
              </w:rPr>
              <w:t>polskim</w:t>
            </w:r>
            <w:proofErr w:type="spellEnd"/>
            <w:r w:rsidRPr="007A29BB">
              <w:rPr>
                <w:rFonts w:ascii="Corbel" w:hAnsi="Corbel"/>
                <w:sz w:val="24"/>
                <w:szCs w:val="24"/>
                <w:lang w:val="en-US"/>
              </w:rPr>
              <w:t>).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 xml:space="preserve">Dudzikowa M., </w:t>
            </w: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>-Walczak M., Wychowanie. Pojęcia. Procesy. Konteksty. Interdyscyplinarne ujęcie. T. 1,2,3,4,5 Gdańsk: GWP 2007 - 2010.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Górniewicz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J. (red.), W gęstwinie uczuć, odnośników i oznaczeń: szkice polemiczne </w:t>
            </w:r>
            <w:r w:rsidRPr="007A29BB">
              <w:rPr>
                <w:rFonts w:ascii="Corbel" w:hAnsi="Corbel"/>
                <w:sz w:val="24"/>
                <w:szCs w:val="24"/>
              </w:rPr>
              <w:br/>
              <w:t>z pedagogiki ogólnej i opiekuńczej, Wydaw. Edukacyjne „Akapit”, Toruń 2021.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Hejnicka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Bezwińska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Teresa, Pedagogika ogólna, Wydaw. Akademickie i Profesjonalne, Warszawa 2008.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 xml:space="preserve">Janowski A., Uczeń w teatrze życia szkolnego, Warszawa: WSiP, 1989.  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Karpińska A.</w:t>
            </w:r>
            <w:r w:rsidRPr="007A29BB">
              <w:rPr>
                <w:rFonts w:ascii="Corbel" w:eastAsia="Times New Roman" w:hAnsi="Corbel"/>
                <w:color w:val="212121"/>
                <w:kern w:val="36"/>
                <w:sz w:val="24"/>
                <w:szCs w:val="24"/>
                <w:lang w:eastAsia="pl-PL"/>
              </w:rPr>
              <w:t xml:space="preserve"> (red.), </w:t>
            </w:r>
            <w:r w:rsidRPr="007A29BB">
              <w:rPr>
                <w:rFonts w:ascii="Corbel" w:hAnsi="Corbel"/>
                <w:sz w:val="24"/>
                <w:szCs w:val="24"/>
              </w:rPr>
              <w:t>Edukacyjne problemy czasu globalizacji w dialogu i perspektywie, Trans Humana, Białystok 2003.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Kojs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W., Wartości – edukacja – globalizacja, wybrane problemy, UŚ, Cieszyn 2002.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Kos E., Urbaniak-Zając D., Badania jakościowe w pedagogice, PWN, Warszawa 2013.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Leppert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Roman, Pedagogiczne peregrynacje: studia i szkice o pedagogice ogólnej i kształceniu pedagogów, Wydaw. UAB, Bydgoszcz 2002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Meighan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R., Socjologia edukacji, Toruń: UMK, 1993.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Melosik Z., Teoria i praktyka edukacji wielokulturowej, Kraków: Impuls, 2009.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Myszkowska-Litwa M. (red.), Pedagogika ogólna a teoria i praktyka dydaktyczna, Wydaw. UJ, Kraków 2011.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 xml:space="preserve">Plichta P., </w:t>
            </w: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Pyżalski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J. (red.), Wychowanie i kształcenie w erze cyfrowej, Łódź 2013.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Sirojć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Z., Problemy współczesnej pedagogiki, ASPRA-JR, Warszawa 2022.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9BB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7A29BB">
              <w:rPr>
                <w:rFonts w:ascii="Corbel" w:hAnsi="Corbel"/>
                <w:sz w:val="24"/>
                <w:szCs w:val="24"/>
              </w:rPr>
              <w:t xml:space="preserve"> T., Socjologia rodziny. Ewolucja, historia, zróżnicowanie, Warszawa: Wydawnictwo Naukowe PWN, 2010.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 xml:space="preserve">Śliwerski B., </w:t>
            </w:r>
            <w:r w:rsidRPr="007A29BB">
              <w:rPr>
                <w:rFonts w:ascii="Corbel" w:hAnsi="Corbel" w:cs="DejaVuSans-Oblique"/>
                <w:bCs/>
                <w:sz w:val="24"/>
                <w:szCs w:val="24"/>
                <w:lang w:eastAsia="pl-PL"/>
              </w:rPr>
              <w:t xml:space="preserve">Meblowanie szkolnej demokracji, PAN, Wolters Kluwer, </w:t>
            </w:r>
            <w:r w:rsidRPr="007A29BB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>Warszawa 2017.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Śliwerski B., Pedagogika ogólna: podstawowe prawidłowości, Impuls, Kraków 2012.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Śliwerski B., Pedagogika, subdyscypliny i dziedziny wiedzy o edukacji, t.4, Gdańsk: GWP 2010.</w:t>
            </w:r>
          </w:p>
        </w:tc>
      </w:tr>
    </w:tbl>
    <w:p w:rsidR="007A29BB" w:rsidRPr="007A29BB" w:rsidRDefault="007A29BB" w:rsidP="007A29BB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:rsidR="007A29BB" w:rsidRPr="007A29BB" w:rsidRDefault="007A29BB" w:rsidP="007A29BB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:rsidR="007A29BB" w:rsidRPr="007A29BB" w:rsidRDefault="007A29BB" w:rsidP="007A29BB">
      <w:pPr>
        <w:spacing w:after="0" w:line="240" w:lineRule="auto"/>
        <w:ind w:left="360"/>
        <w:rPr>
          <w:rFonts w:ascii="Corbel" w:hAnsi="Corbel"/>
          <w:b/>
          <w:smallCaps/>
          <w:sz w:val="24"/>
          <w:szCs w:val="24"/>
        </w:rPr>
      </w:pPr>
      <w:r w:rsidRPr="007A29BB">
        <w:rPr>
          <w:rFonts w:ascii="Corbel" w:hAnsi="Corbel"/>
          <w:sz w:val="24"/>
          <w:szCs w:val="24"/>
        </w:rPr>
        <w:t>Akceptacja Kierownika Jednostki lub osoby upoważnionej</w:t>
      </w:r>
    </w:p>
    <w:sectPr w:rsidR="007A29BB" w:rsidRPr="007A29B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7CD" w:rsidRDefault="006857CD" w:rsidP="00C16ABF">
      <w:pPr>
        <w:spacing w:after="0" w:line="240" w:lineRule="auto"/>
      </w:pPr>
      <w:r>
        <w:separator/>
      </w:r>
    </w:p>
  </w:endnote>
  <w:endnote w:type="continuationSeparator" w:id="0">
    <w:p w:rsidR="006857CD" w:rsidRDefault="006857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7CD" w:rsidRDefault="006857CD" w:rsidP="00C16ABF">
      <w:pPr>
        <w:spacing w:after="0" w:line="240" w:lineRule="auto"/>
      </w:pPr>
      <w:r>
        <w:separator/>
      </w:r>
    </w:p>
  </w:footnote>
  <w:footnote w:type="continuationSeparator" w:id="0">
    <w:p w:rsidR="006857CD" w:rsidRDefault="006857C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26780F"/>
    <w:multiLevelType w:val="hybridMultilevel"/>
    <w:tmpl w:val="5B7E8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1698"/>
    <w:rsid w:val="00015B8F"/>
    <w:rsid w:val="00022ECE"/>
    <w:rsid w:val="00031803"/>
    <w:rsid w:val="00031C7F"/>
    <w:rsid w:val="00042A51"/>
    <w:rsid w:val="00042D2E"/>
    <w:rsid w:val="00044C82"/>
    <w:rsid w:val="00070ED6"/>
    <w:rsid w:val="00072DEA"/>
    <w:rsid w:val="000742DC"/>
    <w:rsid w:val="00084C12"/>
    <w:rsid w:val="000852B1"/>
    <w:rsid w:val="00085D06"/>
    <w:rsid w:val="00085F4A"/>
    <w:rsid w:val="0008746D"/>
    <w:rsid w:val="0009462C"/>
    <w:rsid w:val="00094B12"/>
    <w:rsid w:val="00096C46"/>
    <w:rsid w:val="000A296F"/>
    <w:rsid w:val="000A2A28"/>
    <w:rsid w:val="000A45EF"/>
    <w:rsid w:val="000A5A29"/>
    <w:rsid w:val="000B12F8"/>
    <w:rsid w:val="000B192D"/>
    <w:rsid w:val="000B28EE"/>
    <w:rsid w:val="000B3E37"/>
    <w:rsid w:val="000C097F"/>
    <w:rsid w:val="000D04B0"/>
    <w:rsid w:val="000D07FA"/>
    <w:rsid w:val="000D0A69"/>
    <w:rsid w:val="000F1C57"/>
    <w:rsid w:val="000F5615"/>
    <w:rsid w:val="001036E8"/>
    <w:rsid w:val="00115425"/>
    <w:rsid w:val="00124BFF"/>
    <w:rsid w:val="0012560E"/>
    <w:rsid w:val="00127108"/>
    <w:rsid w:val="0013190A"/>
    <w:rsid w:val="00132F7F"/>
    <w:rsid w:val="001349E8"/>
    <w:rsid w:val="00134B13"/>
    <w:rsid w:val="00146BC0"/>
    <w:rsid w:val="00153C41"/>
    <w:rsid w:val="00154381"/>
    <w:rsid w:val="00160B8A"/>
    <w:rsid w:val="001640A7"/>
    <w:rsid w:val="00164FA7"/>
    <w:rsid w:val="00166A03"/>
    <w:rsid w:val="001718A7"/>
    <w:rsid w:val="00172595"/>
    <w:rsid w:val="001737CF"/>
    <w:rsid w:val="00176083"/>
    <w:rsid w:val="001770C7"/>
    <w:rsid w:val="00180A78"/>
    <w:rsid w:val="00182727"/>
    <w:rsid w:val="00192F37"/>
    <w:rsid w:val="001A70D2"/>
    <w:rsid w:val="001D657B"/>
    <w:rsid w:val="001D7B54"/>
    <w:rsid w:val="001E0209"/>
    <w:rsid w:val="001F2CA2"/>
    <w:rsid w:val="002038FD"/>
    <w:rsid w:val="002103E3"/>
    <w:rsid w:val="002144C0"/>
    <w:rsid w:val="0022477D"/>
    <w:rsid w:val="002268FD"/>
    <w:rsid w:val="002278A9"/>
    <w:rsid w:val="002314D4"/>
    <w:rsid w:val="002336F9"/>
    <w:rsid w:val="0024028F"/>
    <w:rsid w:val="00244ABC"/>
    <w:rsid w:val="002473BE"/>
    <w:rsid w:val="00281FF2"/>
    <w:rsid w:val="002857DE"/>
    <w:rsid w:val="00291567"/>
    <w:rsid w:val="00293EB3"/>
    <w:rsid w:val="00296DE2"/>
    <w:rsid w:val="002A22BF"/>
    <w:rsid w:val="002A2389"/>
    <w:rsid w:val="002A671D"/>
    <w:rsid w:val="002B4D55"/>
    <w:rsid w:val="002B5EA0"/>
    <w:rsid w:val="002B6119"/>
    <w:rsid w:val="002B72FB"/>
    <w:rsid w:val="002C1F06"/>
    <w:rsid w:val="002D1329"/>
    <w:rsid w:val="002D3375"/>
    <w:rsid w:val="002D4E20"/>
    <w:rsid w:val="002D73D4"/>
    <w:rsid w:val="002D7521"/>
    <w:rsid w:val="002F02A3"/>
    <w:rsid w:val="002F4871"/>
    <w:rsid w:val="002F4ABE"/>
    <w:rsid w:val="003018BA"/>
    <w:rsid w:val="0030395F"/>
    <w:rsid w:val="00305C92"/>
    <w:rsid w:val="003151C5"/>
    <w:rsid w:val="003343CF"/>
    <w:rsid w:val="00340F3C"/>
    <w:rsid w:val="0034223D"/>
    <w:rsid w:val="00346FE9"/>
    <w:rsid w:val="0034759A"/>
    <w:rsid w:val="003503F6"/>
    <w:rsid w:val="003530DD"/>
    <w:rsid w:val="00363F78"/>
    <w:rsid w:val="00372350"/>
    <w:rsid w:val="003A0A5B"/>
    <w:rsid w:val="003A1176"/>
    <w:rsid w:val="003A15DC"/>
    <w:rsid w:val="003C0BAE"/>
    <w:rsid w:val="003C2345"/>
    <w:rsid w:val="003D03B6"/>
    <w:rsid w:val="003D18A9"/>
    <w:rsid w:val="003D6CE2"/>
    <w:rsid w:val="003E1941"/>
    <w:rsid w:val="003E2FE6"/>
    <w:rsid w:val="003E49D5"/>
    <w:rsid w:val="003F38C0"/>
    <w:rsid w:val="00414E3C"/>
    <w:rsid w:val="0042244A"/>
    <w:rsid w:val="00424007"/>
    <w:rsid w:val="004264B7"/>
    <w:rsid w:val="0042745A"/>
    <w:rsid w:val="00431D5C"/>
    <w:rsid w:val="004362C6"/>
    <w:rsid w:val="00437FA2"/>
    <w:rsid w:val="00445970"/>
    <w:rsid w:val="0045729E"/>
    <w:rsid w:val="00461EFC"/>
    <w:rsid w:val="00461FE3"/>
    <w:rsid w:val="004652C2"/>
    <w:rsid w:val="00465754"/>
    <w:rsid w:val="004706D1"/>
    <w:rsid w:val="00471326"/>
    <w:rsid w:val="0047598D"/>
    <w:rsid w:val="004840FD"/>
    <w:rsid w:val="00490F7D"/>
    <w:rsid w:val="00491678"/>
    <w:rsid w:val="00493A20"/>
    <w:rsid w:val="004968E2"/>
    <w:rsid w:val="004A3EEA"/>
    <w:rsid w:val="004A46DA"/>
    <w:rsid w:val="004A4D1F"/>
    <w:rsid w:val="004A50F7"/>
    <w:rsid w:val="004A5862"/>
    <w:rsid w:val="004A5EF6"/>
    <w:rsid w:val="004D5282"/>
    <w:rsid w:val="004E4DC6"/>
    <w:rsid w:val="004E7AF9"/>
    <w:rsid w:val="004F13EB"/>
    <w:rsid w:val="004F1551"/>
    <w:rsid w:val="004F3FCB"/>
    <w:rsid w:val="004F55A3"/>
    <w:rsid w:val="00502D09"/>
    <w:rsid w:val="0050496F"/>
    <w:rsid w:val="00513B6F"/>
    <w:rsid w:val="00517C63"/>
    <w:rsid w:val="00526C94"/>
    <w:rsid w:val="005363C4"/>
    <w:rsid w:val="00536BDE"/>
    <w:rsid w:val="00543ACC"/>
    <w:rsid w:val="00545BE2"/>
    <w:rsid w:val="005551D3"/>
    <w:rsid w:val="0056696D"/>
    <w:rsid w:val="00570311"/>
    <w:rsid w:val="00573EF9"/>
    <w:rsid w:val="0058427B"/>
    <w:rsid w:val="0059484D"/>
    <w:rsid w:val="00594B8A"/>
    <w:rsid w:val="005A0855"/>
    <w:rsid w:val="005A3196"/>
    <w:rsid w:val="005B5AC7"/>
    <w:rsid w:val="005C080F"/>
    <w:rsid w:val="005C14FC"/>
    <w:rsid w:val="005C55E5"/>
    <w:rsid w:val="005C696A"/>
    <w:rsid w:val="005D1E9B"/>
    <w:rsid w:val="005E6E85"/>
    <w:rsid w:val="005F2233"/>
    <w:rsid w:val="005F31D2"/>
    <w:rsid w:val="005F5FA7"/>
    <w:rsid w:val="00602B19"/>
    <w:rsid w:val="00606DAA"/>
    <w:rsid w:val="0061029B"/>
    <w:rsid w:val="00617230"/>
    <w:rsid w:val="00621CE1"/>
    <w:rsid w:val="00624ED6"/>
    <w:rsid w:val="006264D7"/>
    <w:rsid w:val="00627FC9"/>
    <w:rsid w:val="00647FA8"/>
    <w:rsid w:val="00650C5F"/>
    <w:rsid w:val="00654934"/>
    <w:rsid w:val="006620D9"/>
    <w:rsid w:val="00671958"/>
    <w:rsid w:val="00675843"/>
    <w:rsid w:val="006857CD"/>
    <w:rsid w:val="00687488"/>
    <w:rsid w:val="00696477"/>
    <w:rsid w:val="00696BE1"/>
    <w:rsid w:val="006A43A3"/>
    <w:rsid w:val="006A55DA"/>
    <w:rsid w:val="006B162D"/>
    <w:rsid w:val="006B5D8C"/>
    <w:rsid w:val="006B5F0D"/>
    <w:rsid w:val="006B6968"/>
    <w:rsid w:val="006C4666"/>
    <w:rsid w:val="006D050F"/>
    <w:rsid w:val="006D1346"/>
    <w:rsid w:val="006D6139"/>
    <w:rsid w:val="006E0A76"/>
    <w:rsid w:val="006E1358"/>
    <w:rsid w:val="006E42C8"/>
    <w:rsid w:val="006E4D5A"/>
    <w:rsid w:val="006E5D65"/>
    <w:rsid w:val="006F1282"/>
    <w:rsid w:val="006F1FBC"/>
    <w:rsid w:val="006F31E2"/>
    <w:rsid w:val="006F53F9"/>
    <w:rsid w:val="006F73CE"/>
    <w:rsid w:val="00702FA0"/>
    <w:rsid w:val="00706544"/>
    <w:rsid w:val="007072BA"/>
    <w:rsid w:val="00715F3E"/>
    <w:rsid w:val="0071620A"/>
    <w:rsid w:val="00724677"/>
    <w:rsid w:val="00725459"/>
    <w:rsid w:val="00727E2D"/>
    <w:rsid w:val="007327BD"/>
    <w:rsid w:val="00734608"/>
    <w:rsid w:val="00745302"/>
    <w:rsid w:val="007461D6"/>
    <w:rsid w:val="00746EC8"/>
    <w:rsid w:val="00753BF8"/>
    <w:rsid w:val="00757046"/>
    <w:rsid w:val="00763BF1"/>
    <w:rsid w:val="00766FD4"/>
    <w:rsid w:val="007706A9"/>
    <w:rsid w:val="0077221E"/>
    <w:rsid w:val="0078168C"/>
    <w:rsid w:val="00787C2A"/>
    <w:rsid w:val="00790E27"/>
    <w:rsid w:val="007921B8"/>
    <w:rsid w:val="00795F4F"/>
    <w:rsid w:val="007A29BB"/>
    <w:rsid w:val="007A4022"/>
    <w:rsid w:val="007A6E6E"/>
    <w:rsid w:val="007B2000"/>
    <w:rsid w:val="007B7AB4"/>
    <w:rsid w:val="007C3299"/>
    <w:rsid w:val="007C3BCC"/>
    <w:rsid w:val="007C4546"/>
    <w:rsid w:val="007C5488"/>
    <w:rsid w:val="007D31C8"/>
    <w:rsid w:val="007D6486"/>
    <w:rsid w:val="007D6E56"/>
    <w:rsid w:val="007E205D"/>
    <w:rsid w:val="007F1652"/>
    <w:rsid w:val="007F3BD7"/>
    <w:rsid w:val="007F4155"/>
    <w:rsid w:val="007F577D"/>
    <w:rsid w:val="0081554D"/>
    <w:rsid w:val="008161CE"/>
    <w:rsid w:val="0081707E"/>
    <w:rsid w:val="00837E5C"/>
    <w:rsid w:val="008449B3"/>
    <w:rsid w:val="00845644"/>
    <w:rsid w:val="00847795"/>
    <w:rsid w:val="00853F40"/>
    <w:rsid w:val="0085747A"/>
    <w:rsid w:val="0087582B"/>
    <w:rsid w:val="00876FE6"/>
    <w:rsid w:val="00882CE7"/>
    <w:rsid w:val="00883D08"/>
    <w:rsid w:val="00884922"/>
    <w:rsid w:val="00885E90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E8E"/>
    <w:rsid w:val="008E64F4"/>
    <w:rsid w:val="008F12C9"/>
    <w:rsid w:val="008F6E29"/>
    <w:rsid w:val="0090580D"/>
    <w:rsid w:val="0090672F"/>
    <w:rsid w:val="00910B0F"/>
    <w:rsid w:val="00916188"/>
    <w:rsid w:val="00921994"/>
    <w:rsid w:val="00923D7D"/>
    <w:rsid w:val="0092495B"/>
    <w:rsid w:val="00945637"/>
    <w:rsid w:val="009508DF"/>
    <w:rsid w:val="00950DAC"/>
    <w:rsid w:val="00954A07"/>
    <w:rsid w:val="00956CF2"/>
    <w:rsid w:val="00997F14"/>
    <w:rsid w:val="00997FCF"/>
    <w:rsid w:val="009A337D"/>
    <w:rsid w:val="009A78D9"/>
    <w:rsid w:val="009C1331"/>
    <w:rsid w:val="009C25C2"/>
    <w:rsid w:val="009C3E31"/>
    <w:rsid w:val="009C54AE"/>
    <w:rsid w:val="009C788E"/>
    <w:rsid w:val="009D0CAC"/>
    <w:rsid w:val="009D5B15"/>
    <w:rsid w:val="009E3B41"/>
    <w:rsid w:val="009F003E"/>
    <w:rsid w:val="009F3C5C"/>
    <w:rsid w:val="009F4610"/>
    <w:rsid w:val="00A00ECC"/>
    <w:rsid w:val="00A02C87"/>
    <w:rsid w:val="00A1449B"/>
    <w:rsid w:val="00A155EE"/>
    <w:rsid w:val="00A2245B"/>
    <w:rsid w:val="00A30110"/>
    <w:rsid w:val="00A32E27"/>
    <w:rsid w:val="00A33B01"/>
    <w:rsid w:val="00A36899"/>
    <w:rsid w:val="00A371F6"/>
    <w:rsid w:val="00A43BF6"/>
    <w:rsid w:val="00A513BD"/>
    <w:rsid w:val="00A53FA5"/>
    <w:rsid w:val="00A54817"/>
    <w:rsid w:val="00A601C8"/>
    <w:rsid w:val="00A60799"/>
    <w:rsid w:val="00A61E1C"/>
    <w:rsid w:val="00A84C85"/>
    <w:rsid w:val="00A97DE1"/>
    <w:rsid w:val="00AB053C"/>
    <w:rsid w:val="00AB0B3F"/>
    <w:rsid w:val="00AD1146"/>
    <w:rsid w:val="00AD27D3"/>
    <w:rsid w:val="00AD3C0A"/>
    <w:rsid w:val="00AD5C84"/>
    <w:rsid w:val="00AD66D6"/>
    <w:rsid w:val="00AE1160"/>
    <w:rsid w:val="00AE203C"/>
    <w:rsid w:val="00AE2E74"/>
    <w:rsid w:val="00AE3FE6"/>
    <w:rsid w:val="00AE5FCB"/>
    <w:rsid w:val="00AF2C1E"/>
    <w:rsid w:val="00B06142"/>
    <w:rsid w:val="00B135B1"/>
    <w:rsid w:val="00B3130B"/>
    <w:rsid w:val="00B40ADB"/>
    <w:rsid w:val="00B43B77"/>
    <w:rsid w:val="00B43E80"/>
    <w:rsid w:val="00B57060"/>
    <w:rsid w:val="00B607DB"/>
    <w:rsid w:val="00B66529"/>
    <w:rsid w:val="00B679DB"/>
    <w:rsid w:val="00B75946"/>
    <w:rsid w:val="00B8056E"/>
    <w:rsid w:val="00B819C8"/>
    <w:rsid w:val="00B82308"/>
    <w:rsid w:val="00B851FC"/>
    <w:rsid w:val="00B90885"/>
    <w:rsid w:val="00B90F3D"/>
    <w:rsid w:val="00BB520A"/>
    <w:rsid w:val="00BB5499"/>
    <w:rsid w:val="00BC336B"/>
    <w:rsid w:val="00BC439F"/>
    <w:rsid w:val="00BD3869"/>
    <w:rsid w:val="00BD42E1"/>
    <w:rsid w:val="00BD66E9"/>
    <w:rsid w:val="00BD6FF4"/>
    <w:rsid w:val="00BE3A3A"/>
    <w:rsid w:val="00BF2C41"/>
    <w:rsid w:val="00BF3A5B"/>
    <w:rsid w:val="00C058B4"/>
    <w:rsid w:val="00C05F44"/>
    <w:rsid w:val="00C0661C"/>
    <w:rsid w:val="00C131B5"/>
    <w:rsid w:val="00C16ABF"/>
    <w:rsid w:val="00C170AE"/>
    <w:rsid w:val="00C26CB7"/>
    <w:rsid w:val="00C324C1"/>
    <w:rsid w:val="00C348C3"/>
    <w:rsid w:val="00C36992"/>
    <w:rsid w:val="00C56036"/>
    <w:rsid w:val="00C61DC5"/>
    <w:rsid w:val="00C67E92"/>
    <w:rsid w:val="00C70A26"/>
    <w:rsid w:val="00C72F6B"/>
    <w:rsid w:val="00C766DF"/>
    <w:rsid w:val="00C94B98"/>
    <w:rsid w:val="00CA2B96"/>
    <w:rsid w:val="00CA5089"/>
    <w:rsid w:val="00CB42CB"/>
    <w:rsid w:val="00CD2507"/>
    <w:rsid w:val="00CD6897"/>
    <w:rsid w:val="00CE5BAC"/>
    <w:rsid w:val="00CF25BE"/>
    <w:rsid w:val="00CF78ED"/>
    <w:rsid w:val="00D02B25"/>
    <w:rsid w:val="00D02EBA"/>
    <w:rsid w:val="00D041E4"/>
    <w:rsid w:val="00D13A8F"/>
    <w:rsid w:val="00D15E8F"/>
    <w:rsid w:val="00D17C3C"/>
    <w:rsid w:val="00D26B2C"/>
    <w:rsid w:val="00D352C9"/>
    <w:rsid w:val="00D425B2"/>
    <w:rsid w:val="00D428D6"/>
    <w:rsid w:val="00D53AC3"/>
    <w:rsid w:val="00D55263"/>
    <w:rsid w:val="00D552B2"/>
    <w:rsid w:val="00D57BE7"/>
    <w:rsid w:val="00D608D1"/>
    <w:rsid w:val="00D74119"/>
    <w:rsid w:val="00D8075B"/>
    <w:rsid w:val="00D82BEF"/>
    <w:rsid w:val="00D8678B"/>
    <w:rsid w:val="00DA1E30"/>
    <w:rsid w:val="00DA2114"/>
    <w:rsid w:val="00DA50A2"/>
    <w:rsid w:val="00DC64FB"/>
    <w:rsid w:val="00DD33DA"/>
    <w:rsid w:val="00DE09C0"/>
    <w:rsid w:val="00DE4A14"/>
    <w:rsid w:val="00DF320D"/>
    <w:rsid w:val="00DF71C8"/>
    <w:rsid w:val="00E02D4D"/>
    <w:rsid w:val="00E129B8"/>
    <w:rsid w:val="00E21E7D"/>
    <w:rsid w:val="00E22FBC"/>
    <w:rsid w:val="00E24BF5"/>
    <w:rsid w:val="00E25338"/>
    <w:rsid w:val="00E47F9A"/>
    <w:rsid w:val="00E51E44"/>
    <w:rsid w:val="00E57B6D"/>
    <w:rsid w:val="00E63348"/>
    <w:rsid w:val="00E74D8B"/>
    <w:rsid w:val="00E76011"/>
    <w:rsid w:val="00E77E88"/>
    <w:rsid w:val="00E8107D"/>
    <w:rsid w:val="00E84D68"/>
    <w:rsid w:val="00E960BB"/>
    <w:rsid w:val="00E96901"/>
    <w:rsid w:val="00E97D11"/>
    <w:rsid w:val="00EA2074"/>
    <w:rsid w:val="00EA4832"/>
    <w:rsid w:val="00EA4E9D"/>
    <w:rsid w:val="00EB7E36"/>
    <w:rsid w:val="00EC4899"/>
    <w:rsid w:val="00EC7E81"/>
    <w:rsid w:val="00ED03AB"/>
    <w:rsid w:val="00ED32D2"/>
    <w:rsid w:val="00EE2267"/>
    <w:rsid w:val="00EE32DE"/>
    <w:rsid w:val="00EE5457"/>
    <w:rsid w:val="00F06E2A"/>
    <w:rsid w:val="00F070AB"/>
    <w:rsid w:val="00F12BE2"/>
    <w:rsid w:val="00F17567"/>
    <w:rsid w:val="00F23D21"/>
    <w:rsid w:val="00F272BF"/>
    <w:rsid w:val="00F27A7B"/>
    <w:rsid w:val="00F323D4"/>
    <w:rsid w:val="00F41DCF"/>
    <w:rsid w:val="00F47D54"/>
    <w:rsid w:val="00F526AF"/>
    <w:rsid w:val="00F617C3"/>
    <w:rsid w:val="00F7066B"/>
    <w:rsid w:val="00F72DC3"/>
    <w:rsid w:val="00F83B28"/>
    <w:rsid w:val="00F90F52"/>
    <w:rsid w:val="00F911C1"/>
    <w:rsid w:val="00FA1415"/>
    <w:rsid w:val="00FA46E5"/>
    <w:rsid w:val="00FB260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84CD8"/>
  <w15:docId w15:val="{E9A0E9B0-73B5-4D43-A26D-78735125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9AA0E-7AF4-4294-81C7-A6DFB681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113</TotalTime>
  <Pages>5</Pages>
  <Words>1312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105</cp:revision>
  <cp:lastPrinted>2020-10-13T09:13:00Z</cp:lastPrinted>
  <dcterms:created xsi:type="dcterms:W3CDTF">2019-12-03T11:21:00Z</dcterms:created>
  <dcterms:modified xsi:type="dcterms:W3CDTF">2026-05-04T09:32:00Z</dcterms:modified>
</cp:coreProperties>
</file>